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61F" w:rsidRDefault="0039061F" w:rsidP="0039061F">
      <w:pPr>
        <w:pStyle w:val="NoSpacing"/>
      </w:pPr>
      <w:r>
        <w:rPr>
          <w:u w:val="single"/>
        </w:rPr>
        <w:t>John REGENT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39061F" w:rsidRDefault="0039061F" w:rsidP="0039061F">
      <w:pPr>
        <w:pStyle w:val="NoSpacing"/>
      </w:pPr>
      <w:r>
        <w:t>of York.</w:t>
      </w:r>
    </w:p>
    <w:p w:rsidR="0039061F" w:rsidRDefault="0039061F" w:rsidP="0039061F">
      <w:pPr>
        <w:pStyle w:val="NoSpacing"/>
      </w:pPr>
    </w:p>
    <w:p w:rsidR="0039061F" w:rsidRDefault="0039061F" w:rsidP="0039061F">
      <w:pPr>
        <w:pStyle w:val="NoSpacing"/>
      </w:pPr>
    </w:p>
    <w:p w:rsidR="0039061F" w:rsidRDefault="0039061F" w:rsidP="0039061F">
      <w:pPr>
        <w:pStyle w:val="NoSpacing"/>
      </w:pPr>
      <w:r>
        <w:t>Son of Nicholas Regent, merchant(q.v.).    (R.F.Y.p.208)</w:t>
      </w:r>
    </w:p>
    <w:p w:rsidR="0039061F" w:rsidRDefault="0039061F" w:rsidP="0039061F">
      <w:pPr>
        <w:pStyle w:val="NoSpacing"/>
      </w:pPr>
    </w:p>
    <w:p w:rsidR="0039061F" w:rsidRDefault="0039061F" w:rsidP="0039061F">
      <w:pPr>
        <w:pStyle w:val="NoSpacing"/>
      </w:pPr>
    </w:p>
    <w:p w:rsidR="0039061F" w:rsidRDefault="0039061F" w:rsidP="0039061F">
      <w:pPr>
        <w:pStyle w:val="NoSpacing"/>
      </w:pPr>
      <w:r>
        <w:tab/>
        <w:t>1483</w:t>
      </w:r>
      <w:r>
        <w:tab/>
        <w:t>He became a Freeman by patrimony.   (ibid.)</w:t>
      </w:r>
    </w:p>
    <w:p w:rsidR="0039061F" w:rsidRDefault="0039061F" w:rsidP="0039061F">
      <w:pPr>
        <w:pStyle w:val="NoSpacing"/>
      </w:pPr>
    </w:p>
    <w:p w:rsidR="0039061F" w:rsidRDefault="0039061F" w:rsidP="0039061F">
      <w:pPr>
        <w:pStyle w:val="NoSpacing"/>
      </w:pPr>
    </w:p>
    <w:p w:rsidR="0039061F" w:rsidRDefault="0039061F" w:rsidP="0039061F">
      <w:pPr>
        <w:pStyle w:val="NoSpacing"/>
      </w:pPr>
      <w:r>
        <w:t>12 June 2016</w:t>
      </w:r>
    </w:p>
    <w:p w:rsidR="006B2F86" w:rsidRPr="00E71FC3" w:rsidRDefault="0039061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061F" w:rsidRDefault="0039061F" w:rsidP="00E71FC3">
      <w:pPr>
        <w:spacing w:after="0" w:line="240" w:lineRule="auto"/>
      </w:pPr>
      <w:r>
        <w:separator/>
      </w:r>
    </w:p>
  </w:endnote>
  <w:endnote w:type="continuationSeparator" w:id="0">
    <w:p w:rsidR="0039061F" w:rsidRDefault="003906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061F" w:rsidRDefault="0039061F" w:rsidP="00E71FC3">
      <w:pPr>
        <w:spacing w:after="0" w:line="240" w:lineRule="auto"/>
      </w:pPr>
      <w:r>
        <w:separator/>
      </w:r>
    </w:p>
  </w:footnote>
  <w:footnote w:type="continuationSeparator" w:id="0">
    <w:p w:rsidR="0039061F" w:rsidRDefault="003906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61F"/>
    <w:rsid w:val="001A7C09"/>
    <w:rsid w:val="0039061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25C71E-1984-4F9B-A192-D99C9FEE8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2017-05-26T21:28:00Z</dcterms:created>
  <dcterms:modified xsi:type="dcterms:W3CDTF">2017-05-26T21:28:00Z</dcterms:modified>
</cp:coreProperties>
</file>